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23D9" w:rsidRDefault="005923D9" w:rsidP="005923D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BERNARD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fl.1422)</w:t>
      </w:r>
    </w:p>
    <w:p w:rsidR="005923D9" w:rsidRDefault="005923D9" w:rsidP="005923D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5923D9" w:rsidRDefault="005923D9" w:rsidP="005923D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923D9" w:rsidRDefault="005923D9" w:rsidP="005923D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923D9" w:rsidRDefault="005923D9" w:rsidP="005923D9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Mar.1422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acolyte by Edmund Lacy, Bishop of Exeter(q.v.), in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St.John’s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Hospital, Exeter.</w:t>
      </w:r>
    </w:p>
    <w:p w:rsidR="005923D9" w:rsidRDefault="005923D9" w:rsidP="005923D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(Register of Edmund Lacy, Bishop of Exeter 1420-55 p.75)</w:t>
      </w:r>
    </w:p>
    <w:p w:rsidR="005923D9" w:rsidRDefault="005923D9" w:rsidP="005923D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923D9" w:rsidRDefault="005923D9" w:rsidP="005923D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5923D9" w:rsidRDefault="005923D9" w:rsidP="005923D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January 2016</w:t>
      </w:r>
      <w:bookmarkStart w:id="0" w:name="_GoBack"/>
      <w:bookmarkEnd w:id="0"/>
    </w:p>
    <w:sectPr w:rsidR="00DD5B8A" w:rsidRPr="005923D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23D9" w:rsidRDefault="005923D9" w:rsidP="00564E3C">
      <w:pPr>
        <w:spacing w:after="0" w:line="240" w:lineRule="auto"/>
      </w:pPr>
      <w:r>
        <w:separator/>
      </w:r>
    </w:p>
  </w:endnote>
  <w:endnote w:type="continuationSeparator" w:id="0">
    <w:p w:rsidR="005923D9" w:rsidRDefault="005923D9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5923D9">
      <w:rPr>
        <w:rFonts w:ascii="Times New Roman" w:hAnsi="Times New Roman" w:cs="Times New Roman"/>
        <w:noProof/>
        <w:sz w:val="24"/>
        <w:szCs w:val="24"/>
      </w:rPr>
      <w:t>28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23D9" w:rsidRDefault="005923D9" w:rsidP="00564E3C">
      <w:pPr>
        <w:spacing w:after="0" w:line="240" w:lineRule="auto"/>
      </w:pPr>
      <w:r>
        <w:separator/>
      </w:r>
    </w:p>
  </w:footnote>
  <w:footnote w:type="continuationSeparator" w:id="0">
    <w:p w:rsidR="005923D9" w:rsidRDefault="005923D9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23D9"/>
    <w:rsid w:val="00372DC6"/>
    <w:rsid w:val="00564E3C"/>
    <w:rsid w:val="005923D9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4263AD"/>
  <w15:chartTrackingRefBased/>
  <w15:docId w15:val="{41330085-4526-444F-A93F-8B5FD2FA9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2016-01-28T20:51:00Z</dcterms:created>
  <dcterms:modified xsi:type="dcterms:W3CDTF">2016-01-28T20:51:00Z</dcterms:modified>
</cp:coreProperties>
</file>